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20" w:rsidRPr="005E2745" w:rsidRDefault="00974620" w:rsidP="00930074">
      <w:pPr>
        <w:pStyle w:val="Head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 4</w:t>
      </w:r>
      <w:r w:rsidRPr="005E2745">
        <w:rPr>
          <w:rFonts w:ascii="Times New Roman" w:hAnsi="Times New Roman" w:cs="Times New Roman"/>
          <w:sz w:val="24"/>
          <w:szCs w:val="24"/>
        </w:rPr>
        <w:t xml:space="preserve"> Test Review</w:t>
      </w:r>
    </w:p>
    <w:p w:rsidR="00974620" w:rsidRDefault="00974620" w:rsidP="00930074">
      <w:pPr>
        <w:pStyle w:val="Header"/>
        <w:jc w:val="center"/>
        <w:rPr>
          <w:rFonts w:ascii="Times New Roman" w:hAnsi="Times New Roman" w:cs="Times New Roman"/>
          <w:sz w:val="24"/>
          <w:szCs w:val="24"/>
        </w:rPr>
      </w:pPr>
      <w:r w:rsidRPr="005E2745">
        <w:rPr>
          <w:rFonts w:ascii="Times New Roman" w:hAnsi="Times New Roman" w:cs="Times New Roman"/>
          <w:sz w:val="24"/>
          <w:szCs w:val="24"/>
        </w:rPr>
        <w:t>Cell Membrane and Cell Transport</w:t>
      </w:r>
    </w:p>
    <w:p w:rsidR="00974620" w:rsidRPr="00930074" w:rsidRDefault="00974620" w:rsidP="00930074">
      <w:pPr>
        <w:pStyle w:val="Header"/>
        <w:jc w:val="center"/>
        <w:rPr>
          <w:rFonts w:ascii="Times New Roman" w:hAnsi="Times New Roman" w:cs="Times New Roman"/>
          <w:sz w:val="36"/>
          <w:szCs w:val="36"/>
        </w:rPr>
      </w:pP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0074">
        <w:rPr>
          <w:rFonts w:ascii="Times New Roman" w:hAnsi="Times New Roman" w:cs="Times New Roman"/>
          <w:b/>
          <w:bCs/>
          <w:sz w:val="28"/>
          <w:szCs w:val="28"/>
        </w:rPr>
        <w:t>Part A – Define the following terms on your own paper.</w:t>
      </w:r>
    </w:p>
    <w:p w:rsidR="00974620" w:rsidRDefault="00974620" w:rsidP="00930074">
      <w:pPr>
        <w:spacing w:line="240" w:lineRule="auto"/>
        <w:rPr>
          <w:rFonts w:ascii="Times New Roman" w:hAnsi="Times New Roman" w:cs="Times New Roman"/>
        </w:rPr>
        <w:sectPr w:rsidR="00974620">
          <w:head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74620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Cell membrane</w:t>
      </w:r>
    </w:p>
    <w:p w:rsidR="00974620" w:rsidRDefault="00974620" w:rsidP="0093007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Fluid Mosaic Model</w:t>
      </w:r>
    </w:p>
    <w:p w:rsidR="00974620" w:rsidRDefault="00974620" w:rsidP="0093007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Hydrophilic</w:t>
      </w:r>
    </w:p>
    <w:p w:rsidR="00974620" w:rsidRDefault="00974620" w:rsidP="0093007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Hydrophobic</w:t>
      </w:r>
    </w:p>
    <w:p w:rsidR="00974620" w:rsidRDefault="00974620" w:rsidP="0093007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Solute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Solvent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Isotonic solution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Hypertonic Solution</w:t>
      </w:r>
    </w:p>
    <w:p w:rsidR="00974620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Hypotonic Solution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Equilibrium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Facilitated Diffusion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Active Transport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Passive Transport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Simple </w:t>
      </w:r>
      <w:r w:rsidRPr="00930074">
        <w:rPr>
          <w:rFonts w:ascii="Times New Roman" w:hAnsi="Times New Roman" w:cs="Times New Roman"/>
        </w:rPr>
        <w:t>Diffusion</w:t>
      </w:r>
    </w:p>
    <w:p w:rsidR="00974620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Osmosis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Osmotic Pressure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Exocytosis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Endocytosis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Phagocytosis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Pinocytosis</w:t>
      </w: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</w:rPr>
      </w:pPr>
      <w:r w:rsidRPr="00930074">
        <w:rPr>
          <w:rFonts w:ascii="Times New Roman" w:hAnsi="Times New Roman" w:cs="Times New Roman"/>
        </w:rPr>
        <w:t>Concentration Gradient</w:t>
      </w:r>
    </w:p>
    <w:p w:rsidR="00974620" w:rsidRDefault="00974620" w:rsidP="00930074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  <w:sectPr w:rsidR="00974620" w:rsidSect="00DE68D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974620" w:rsidRDefault="00974620" w:rsidP="00930074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74620" w:rsidRDefault="00974620" w:rsidP="00930074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  <w:sectPr w:rsidR="00974620" w:rsidSect="0093007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74620" w:rsidRPr="00930074" w:rsidRDefault="00974620" w:rsidP="0093007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0074">
        <w:rPr>
          <w:rFonts w:ascii="Times New Roman" w:hAnsi="Times New Roman" w:cs="Times New Roman"/>
          <w:b/>
          <w:bCs/>
          <w:sz w:val="28"/>
          <w:szCs w:val="28"/>
        </w:rPr>
        <w:t>Part B - Short Answers</w:t>
      </w:r>
    </w:p>
    <w:p w:rsidR="00974620" w:rsidRPr="00930074" w:rsidRDefault="00974620" w:rsidP="0093007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  <w:sectPr w:rsidR="00974620" w:rsidRPr="00930074" w:rsidSect="0093007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74620" w:rsidRPr="00F41AA4" w:rsidRDefault="00974620" w:rsidP="00F41AA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0074">
        <w:rPr>
          <w:rFonts w:ascii="Times New Roman" w:hAnsi="Times New Roman" w:cs="Times New Roman"/>
          <w:sz w:val="24"/>
          <w:szCs w:val="24"/>
        </w:rPr>
        <w:t xml:space="preserve">Diffusion is the movement of molecules from the area of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30074">
        <w:rPr>
          <w:rFonts w:ascii="Times New Roman" w:hAnsi="Times New Roman" w:cs="Times New Roman"/>
          <w:sz w:val="24"/>
          <w:szCs w:val="24"/>
        </w:rPr>
        <w:t>__concentration to the area of 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930074">
        <w:rPr>
          <w:rFonts w:ascii="Times New Roman" w:hAnsi="Times New Roman" w:cs="Times New Roman"/>
          <w:sz w:val="24"/>
          <w:szCs w:val="24"/>
        </w:rPr>
        <w:t>_concentration.</w:t>
      </w:r>
    </w:p>
    <w:p w:rsidR="00974620" w:rsidRPr="00F41AA4" w:rsidRDefault="00974620" w:rsidP="00F41AA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0074">
        <w:rPr>
          <w:rFonts w:ascii="Times New Roman" w:hAnsi="Times New Roman" w:cs="Times New Roman"/>
          <w:sz w:val="24"/>
          <w:szCs w:val="24"/>
        </w:rPr>
        <w:t xml:space="preserve"> Osmosis is the movement of 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930074">
        <w:rPr>
          <w:rFonts w:ascii="Times New Roman" w:hAnsi="Times New Roman" w:cs="Times New Roman"/>
          <w:sz w:val="24"/>
          <w:szCs w:val="24"/>
        </w:rPr>
        <w:t>_across a selectively permeable membrane.</w:t>
      </w:r>
    </w:p>
    <w:p w:rsidR="00974620" w:rsidRDefault="00974620" w:rsidP="00DE68D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0074">
        <w:rPr>
          <w:rFonts w:ascii="Times New Roman" w:hAnsi="Times New Roman" w:cs="Times New Roman"/>
          <w:sz w:val="24"/>
          <w:szCs w:val="24"/>
        </w:rPr>
        <w:t>What is the main function of the cell membrane?</w:t>
      </w:r>
    </w:p>
    <w:p w:rsidR="00974620" w:rsidRPr="00305C50" w:rsidRDefault="00974620" w:rsidP="0093007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cell membrane is selectively permeable.  What does selectively permeable mean?  What types of molecules cross the membrane easily?  What does not freely cross the membrane and why?</w:t>
      </w:r>
    </w:p>
    <w:p w:rsidR="00974620" w:rsidRPr="00305C50" w:rsidRDefault="00974620" w:rsidP="00305C50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74620" w:rsidRDefault="00974620" w:rsidP="00305C50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function of the glycoprotein in the cell membrane?</w:t>
      </w:r>
    </w:p>
    <w:p w:rsidR="00974620" w:rsidRDefault="00974620" w:rsidP="00934C3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74620" w:rsidRPr="00305C50" w:rsidRDefault="00974620" w:rsidP="00934C3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74620" w:rsidRPr="00930074" w:rsidRDefault="00974620" w:rsidP="0093007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0074">
        <w:rPr>
          <w:rFonts w:ascii="Times New Roman" w:hAnsi="Times New Roman" w:cs="Times New Roman"/>
          <w:sz w:val="24"/>
          <w:szCs w:val="24"/>
        </w:rPr>
        <w:t xml:space="preserve">a) What happens to an animal cell in a hypotonic solution? </w:t>
      </w:r>
    </w:p>
    <w:p w:rsidR="00974620" w:rsidRPr="00930074" w:rsidRDefault="00974620" w:rsidP="00930074">
      <w:pPr>
        <w:spacing w:line="240" w:lineRule="auto"/>
        <w:ind w:left="259"/>
        <w:rPr>
          <w:rFonts w:ascii="Times New Roman" w:hAnsi="Times New Roman" w:cs="Times New Roman"/>
          <w:sz w:val="24"/>
          <w:szCs w:val="24"/>
        </w:rPr>
      </w:pPr>
      <w:r w:rsidRPr="00930074">
        <w:rPr>
          <w:rFonts w:ascii="Times New Roman" w:hAnsi="Times New Roman" w:cs="Times New Roman"/>
          <w:sz w:val="24"/>
          <w:szCs w:val="24"/>
        </w:rPr>
        <w:t xml:space="preserve">b) What happens to an animal cell in a hypertonic solution? </w:t>
      </w:r>
    </w:p>
    <w:p w:rsidR="00974620" w:rsidRPr="00930074" w:rsidRDefault="00974620" w:rsidP="00F41AA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74620" w:rsidRPr="00DE68D2" w:rsidRDefault="00974620" w:rsidP="00305C50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0074">
        <w:rPr>
          <w:rFonts w:ascii="Times New Roman" w:hAnsi="Times New Roman" w:cs="Times New Roman"/>
          <w:sz w:val="24"/>
          <w:szCs w:val="24"/>
        </w:rPr>
        <w:t xml:space="preserve"> How does </w:t>
      </w:r>
      <w:r>
        <w:rPr>
          <w:rFonts w:ascii="Times New Roman" w:hAnsi="Times New Roman" w:cs="Times New Roman"/>
          <w:sz w:val="24"/>
          <w:szCs w:val="24"/>
        </w:rPr>
        <w:t>active transport differ from passive transport across a membrane?</w:t>
      </w:r>
    </w:p>
    <w:p w:rsidR="00974620" w:rsidRDefault="00974620" w:rsidP="0093007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0074">
        <w:rPr>
          <w:rFonts w:ascii="Times New Roman" w:hAnsi="Times New Roman" w:cs="Times New Roman"/>
          <w:sz w:val="24"/>
          <w:szCs w:val="24"/>
        </w:rPr>
        <w:t xml:space="preserve"> List the ways in which facilitated transport differs from active transport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4620" w:rsidRPr="00930074" w:rsidRDefault="00974620" w:rsidP="00F41AA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74620" w:rsidRDefault="00974620" w:rsidP="0093007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0074">
        <w:rPr>
          <w:rFonts w:ascii="Times New Roman" w:hAnsi="Times New Roman" w:cs="Times New Roman"/>
          <w:sz w:val="24"/>
          <w:szCs w:val="24"/>
        </w:rPr>
        <w:t>Compare and contrast a prokaryotic and eukaryotic cell.  What is the main difference?</w:t>
      </w:r>
    </w:p>
    <w:p w:rsidR="00974620" w:rsidRDefault="00974620" w:rsidP="00DE68D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74620" w:rsidRPr="00930074" w:rsidRDefault="00974620" w:rsidP="00DE68D2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74620" w:rsidRDefault="00974620" w:rsidP="00DE68D2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fluid</w:t>
      </w:r>
      <w:r w:rsidRPr="00930074">
        <w:rPr>
          <w:rFonts w:ascii="Times New Roman" w:hAnsi="Times New Roman" w:cs="Times New Roman"/>
          <w:sz w:val="24"/>
          <w:szCs w:val="24"/>
        </w:rPr>
        <w:t xml:space="preserve"> mo</w:t>
      </w:r>
      <w:r>
        <w:rPr>
          <w:rFonts w:ascii="Times New Roman" w:hAnsi="Times New Roman" w:cs="Times New Roman"/>
          <w:sz w:val="24"/>
          <w:szCs w:val="24"/>
        </w:rPr>
        <w:t>saic model of the cell membrane</w:t>
      </w:r>
      <w:r w:rsidRPr="0093007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Draw a single phospholipid in </w:t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 w:cs="Times New Roman"/>
              <w:sz w:val="24"/>
              <w:szCs w:val="24"/>
            </w:rPr>
            <w:t>box</w:t>
          </w:r>
        </w:smartTag>
        <w:r>
          <w:rPr>
            <w:rFonts w:ascii="Times New Roman" w:hAnsi="Times New Roman" w:cs="Times New Roman"/>
            <w:sz w:val="24"/>
            <w:szCs w:val="24"/>
          </w:rPr>
          <w:t xml:space="preserve"> 1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 Label the hydrophobic region and hydrophilic region.  In </w:t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 w:cs="Times New Roman"/>
              <w:sz w:val="24"/>
              <w:szCs w:val="24"/>
            </w:rPr>
            <w:t>box</w:t>
          </w:r>
        </w:smartTag>
        <w:r>
          <w:rPr>
            <w:rFonts w:ascii="Times New Roman" w:hAnsi="Times New Roman" w:cs="Times New Roman"/>
            <w:sz w:val="24"/>
            <w:szCs w:val="24"/>
          </w:rPr>
          <w:t xml:space="preserve"> 2</w:t>
        </w:r>
      </w:smartTag>
      <w:r>
        <w:rPr>
          <w:rFonts w:ascii="Times New Roman" w:hAnsi="Times New Roman" w:cs="Times New Roman"/>
          <w:sz w:val="24"/>
          <w:szCs w:val="24"/>
        </w:rPr>
        <w:t>, draw and l</w:t>
      </w:r>
      <w:r w:rsidRPr="00930074">
        <w:rPr>
          <w:rFonts w:ascii="Times New Roman" w:hAnsi="Times New Roman" w:cs="Times New Roman"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>el the cell membrane on pg.182 of the textbook.  Label the lipid bilayer, proteins, protein channel and carbohydrate.</w:t>
      </w:r>
    </w:p>
    <w:p w:rsidR="00974620" w:rsidRDefault="00974620" w:rsidP="00C8110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Fluid Mosaic Model-</w:t>
      </w:r>
    </w:p>
    <w:p w:rsidR="00974620" w:rsidRDefault="00974620" w:rsidP="00C8110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74620" w:rsidRDefault="00974620" w:rsidP="00C8110F">
      <w:pPr>
        <w:spacing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Phospholipid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Cell Membrane</w:t>
      </w:r>
    </w:p>
    <w:p w:rsidR="00974620" w:rsidRDefault="00974620" w:rsidP="00F4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Rectangle 2" o:spid="_x0000_s1026" style="position:absolute;margin-left:240pt;margin-top:10.55pt;width:197.25pt;height:153pt;z-index:251658240;visibility:visible;v-text-anchor:middle" filled="f" strokecolor="#385d8a" strokeweight="2pt"/>
        </w:pict>
      </w:r>
      <w:r>
        <w:rPr>
          <w:noProof/>
        </w:rPr>
        <w:pict>
          <v:rect id="Rectangle 1" o:spid="_x0000_s1027" style="position:absolute;margin-left:0;margin-top:10.55pt;width:197.25pt;height:153pt;z-index:251657216;visibility:visible;v-text-anchor:middle" filled="f" strokecolor="#243f60" strokeweight="2pt"/>
        </w:pict>
      </w:r>
    </w:p>
    <w:p w:rsidR="00974620" w:rsidRDefault="00974620" w:rsidP="00F4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4620" w:rsidRDefault="00974620" w:rsidP="00F4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974620" w:rsidRDefault="00974620" w:rsidP="00F4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4620" w:rsidRDefault="00974620" w:rsidP="00F4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4620" w:rsidRDefault="00974620" w:rsidP="00F4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4620" w:rsidRDefault="00974620" w:rsidP="00F4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4620" w:rsidRDefault="00974620" w:rsidP="00F4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4620" w:rsidRPr="00930074" w:rsidRDefault="00974620" w:rsidP="00F4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4620" w:rsidRPr="00930074" w:rsidRDefault="00974620" w:rsidP="0093007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0074">
        <w:rPr>
          <w:rFonts w:ascii="Times New Roman" w:hAnsi="Times New Roman" w:cs="Times New Roman"/>
          <w:sz w:val="24"/>
          <w:szCs w:val="24"/>
        </w:rPr>
        <w:t xml:space="preserve"> Which elements were present in Earth’s early atmosphere?</w:t>
      </w:r>
      <w:r>
        <w:rPr>
          <w:rFonts w:ascii="Times New Roman" w:hAnsi="Times New Roman" w:cs="Times New Roman"/>
          <w:sz w:val="24"/>
          <w:szCs w:val="24"/>
        </w:rPr>
        <w:t xml:space="preserve">  What element was not?</w:t>
      </w:r>
    </w:p>
    <w:p w:rsidR="00974620" w:rsidRDefault="00974620" w:rsidP="0093007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0074">
        <w:rPr>
          <w:rFonts w:ascii="Times New Roman" w:hAnsi="Times New Roman" w:cs="Times New Roman"/>
          <w:sz w:val="24"/>
          <w:szCs w:val="24"/>
        </w:rPr>
        <w:t>Which element had to become present before organisms could become aerobic?</w:t>
      </w:r>
    </w:p>
    <w:p w:rsidR="00974620" w:rsidRPr="00930074" w:rsidRDefault="00974620" w:rsidP="0093007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Where does the major source of oxygen in the atmosphere come from?</w:t>
      </w:r>
    </w:p>
    <w:p w:rsidR="00974620" w:rsidRPr="00930074" w:rsidRDefault="00974620"/>
    <w:sectPr w:rsidR="00974620" w:rsidRPr="00930074" w:rsidSect="0093007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620" w:rsidRDefault="00974620" w:rsidP="00974620">
      <w:pPr>
        <w:spacing w:after="0" w:line="240" w:lineRule="auto"/>
      </w:pPr>
      <w:r>
        <w:separator/>
      </w:r>
    </w:p>
  </w:endnote>
  <w:endnote w:type="continuationSeparator" w:id="1">
    <w:p w:rsidR="00974620" w:rsidRDefault="00974620" w:rsidP="00974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620" w:rsidRDefault="00974620" w:rsidP="00974620">
      <w:pPr>
        <w:spacing w:after="0" w:line="240" w:lineRule="auto"/>
      </w:pPr>
      <w:r>
        <w:separator/>
      </w:r>
    </w:p>
  </w:footnote>
  <w:footnote w:type="continuationSeparator" w:id="1">
    <w:p w:rsidR="00974620" w:rsidRDefault="00974620" w:rsidP="00974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620" w:rsidRDefault="00974620">
    <w:pPr>
      <w:pStyle w:val="Header"/>
    </w:pPr>
    <w:r>
      <w:tab/>
    </w:r>
    <w:r>
      <w:tab/>
      <w:t>Name:_________________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E0CEE"/>
    <w:multiLevelType w:val="hybridMultilevel"/>
    <w:tmpl w:val="35AE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074"/>
    <w:rsid w:val="00263A2F"/>
    <w:rsid w:val="00305C50"/>
    <w:rsid w:val="005370B8"/>
    <w:rsid w:val="005E2745"/>
    <w:rsid w:val="006E0923"/>
    <w:rsid w:val="00752A17"/>
    <w:rsid w:val="00930074"/>
    <w:rsid w:val="00934C34"/>
    <w:rsid w:val="00974620"/>
    <w:rsid w:val="00C74F69"/>
    <w:rsid w:val="00C8110F"/>
    <w:rsid w:val="00C956BC"/>
    <w:rsid w:val="00DE68D2"/>
    <w:rsid w:val="00F41AA4"/>
    <w:rsid w:val="00FA0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074"/>
    <w:pPr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00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0074"/>
    <w:rPr>
      <w:rFonts w:ascii="Calibri" w:eastAsia="Times New Roman" w:hAnsi="Calibri" w:cs="Calibri"/>
      <w:sz w:val="22"/>
      <w:szCs w:val="22"/>
    </w:rPr>
  </w:style>
  <w:style w:type="paragraph" w:styleId="ListParagraph">
    <w:name w:val="List Paragraph"/>
    <w:basedOn w:val="Normal"/>
    <w:uiPriority w:val="99"/>
    <w:qFormat/>
    <w:rsid w:val="00F41AA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FA0A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5DE7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282</Words>
  <Characters>1608</Characters>
  <Application>Microsoft Office Outlook</Application>
  <DocSecurity>0</DocSecurity>
  <Lines>0</Lines>
  <Paragraphs>0</Paragraphs>
  <ScaleCrop>false</ScaleCrop>
  <Company>Cypress Fairbanks ISD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4 Test Review</dc:title>
  <dc:subject/>
  <dc:creator>admin</dc:creator>
  <cp:keywords/>
  <dc:description/>
  <cp:lastModifiedBy>CFISD</cp:lastModifiedBy>
  <cp:revision>3</cp:revision>
  <cp:lastPrinted>2012-10-25T15:14:00Z</cp:lastPrinted>
  <dcterms:created xsi:type="dcterms:W3CDTF">2012-10-25T15:13:00Z</dcterms:created>
  <dcterms:modified xsi:type="dcterms:W3CDTF">2012-10-25T15:14:00Z</dcterms:modified>
</cp:coreProperties>
</file>